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2026/50-0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Spielplatzgeräte Grundschule Johannesschule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Spielplatzbau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